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034A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034AB" w:rsidRDefault="007034A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4AB" w:rsidRDefault="007034A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4AB" w:rsidRDefault="007034A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Swanborough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034AB" w:rsidRDefault="007034A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034AB" w:rsidRDefault="007034A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82A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21-137)</w:t>
      </w:r>
    </w:p>
    <w:p w:rsidR="007034AB" w:rsidRDefault="007034A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4AB" w:rsidRDefault="007034A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4AB" w:rsidRPr="007034AB" w:rsidRDefault="007034A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  <w:bookmarkStart w:id="0" w:name="_GoBack"/>
      <w:bookmarkEnd w:id="0"/>
    </w:p>
    <w:sectPr w:rsidR="007034AB" w:rsidRPr="007034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4AB" w:rsidRDefault="007034AB" w:rsidP="00564E3C">
      <w:pPr>
        <w:spacing w:after="0" w:line="240" w:lineRule="auto"/>
      </w:pPr>
      <w:r>
        <w:separator/>
      </w:r>
    </w:p>
  </w:endnote>
  <w:endnote w:type="continuationSeparator" w:id="0">
    <w:p w:rsidR="007034AB" w:rsidRDefault="007034A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34AB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4AB" w:rsidRDefault="007034AB" w:rsidP="00564E3C">
      <w:pPr>
        <w:spacing w:after="0" w:line="240" w:lineRule="auto"/>
      </w:pPr>
      <w:r>
        <w:separator/>
      </w:r>
    </w:p>
  </w:footnote>
  <w:footnote w:type="continuationSeparator" w:id="0">
    <w:p w:rsidR="007034AB" w:rsidRDefault="007034A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4AB"/>
    <w:rsid w:val="00372DC6"/>
    <w:rsid w:val="00564E3C"/>
    <w:rsid w:val="0064591D"/>
    <w:rsid w:val="007034A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B9824"/>
  <w15:chartTrackingRefBased/>
  <w15:docId w15:val="{387FCD49-DDAB-4F48-A166-900AD465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034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2015-12-10T20:53:00Z</dcterms:created>
  <dcterms:modified xsi:type="dcterms:W3CDTF">2015-12-10T21:02:00Z</dcterms:modified>
</cp:coreProperties>
</file>